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A78" w:rsidRDefault="00773A78" w:rsidP="00773A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KEGEWYN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773A78" w:rsidRDefault="00773A78" w:rsidP="00773A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Chaplain.</w:t>
      </w:r>
    </w:p>
    <w:p w:rsidR="00773A78" w:rsidRDefault="00773A78" w:rsidP="00773A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A78" w:rsidRDefault="00773A78" w:rsidP="00773A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A78" w:rsidRDefault="00773A78" w:rsidP="00773A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Joan Monter(q.v.), as executrix of her brother, Robert(q.v.), brought a </w:t>
      </w:r>
    </w:p>
    <w:p w:rsidR="00773A78" w:rsidRDefault="00773A78" w:rsidP="00773A7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plaint of debt against him, Peter Preston of London(q.v.), Thomas Luyt </w:t>
      </w:r>
    </w:p>
    <w:p w:rsidR="00773A78" w:rsidRDefault="00773A78" w:rsidP="00773A7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London(q.v.) and Thomas Harlowe of London(q.v.).  </w:t>
      </w:r>
    </w:p>
    <w:p w:rsidR="00773A78" w:rsidRDefault="00773A78" w:rsidP="00773A7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773A78" w:rsidRDefault="00773A78" w:rsidP="00773A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A78" w:rsidRDefault="00773A78" w:rsidP="00773A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A78" w:rsidRDefault="00773A78" w:rsidP="00773A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A78" w:rsidRDefault="00773A78" w:rsidP="00564E3C">
      <w:pPr>
        <w:spacing w:after="0" w:line="240" w:lineRule="auto"/>
      </w:pPr>
      <w:r>
        <w:separator/>
      </w:r>
    </w:p>
  </w:endnote>
  <w:endnote w:type="continuationSeparator" w:id="0">
    <w:p w:rsidR="00773A78" w:rsidRDefault="00773A7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3A78">
      <w:rPr>
        <w:rFonts w:ascii="Times New Roman" w:hAnsi="Times New Roman" w:cs="Times New Roman"/>
        <w:noProof/>
        <w:sz w:val="24"/>
        <w:szCs w:val="24"/>
      </w:rPr>
      <w:t>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A78" w:rsidRDefault="00773A78" w:rsidP="00564E3C">
      <w:pPr>
        <w:spacing w:after="0" w:line="240" w:lineRule="auto"/>
      </w:pPr>
      <w:r>
        <w:separator/>
      </w:r>
    </w:p>
  </w:footnote>
  <w:footnote w:type="continuationSeparator" w:id="0">
    <w:p w:rsidR="00773A78" w:rsidRDefault="00773A7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78"/>
    <w:rsid w:val="00372DC6"/>
    <w:rsid w:val="00564E3C"/>
    <w:rsid w:val="0064591D"/>
    <w:rsid w:val="00773A7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CFA06E-CC27-408F-B301-3A3A1BB1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73A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2016-02-06T21:23:00Z</dcterms:created>
  <dcterms:modified xsi:type="dcterms:W3CDTF">2016-02-06T21:24:00Z</dcterms:modified>
</cp:coreProperties>
</file>